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F3100" w14:textId="77777777" w:rsidR="00C96458" w:rsidRDefault="00C96458" w:rsidP="00C964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WHITE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fl.1424-74)</w:t>
      </w:r>
    </w:p>
    <w:p w14:paraId="3617B108" w14:textId="77777777" w:rsidR="00C96458" w:rsidRDefault="00C96458" w:rsidP="00C964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45EF4630" w14:textId="77777777" w:rsidR="00C96458" w:rsidRDefault="00C96458" w:rsidP="00C96458">
      <w:pPr>
        <w:pStyle w:val="NoSpacing"/>
        <w:rPr>
          <w:rFonts w:cs="Times New Roman"/>
          <w:szCs w:val="24"/>
        </w:rPr>
      </w:pPr>
    </w:p>
    <w:p w14:paraId="076487D1" w14:textId="77777777" w:rsidR="00C96458" w:rsidRDefault="00C96458" w:rsidP="00C96458">
      <w:pPr>
        <w:pStyle w:val="NoSpacing"/>
        <w:rPr>
          <w:rFonts w:cs="Times New Roman"/>
          <w:szCs w:val="24"/>
        </w:rPr>
      </w:pPr>
    </w:p>
    <w:p w14:paraId="36BB1160" w14:textId="77777777" w:rsidR="00C96458" w:rsidRDefault="00C96458" w:rsidP="00C964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Possibly brother of </w:t>
      </w:r>
      <w:proofErr w:type="gramStart"/>
      <w:r>
        <w:rPr>
          <w:rFonts w:cs="Times New Roman"/>
          <w:szCs w:val="24"/>
        </w:rPr>
        <w:t>John(</w:t>
      </w:r>
      <w:proofErr w:type="gramEnd"/>
      <w:r>
        <w:rPr>
          <w:rFonts w:cs="Times New Roman"/>
          <w:szCs w:val="24"/>
        </w:rPr>
        <w:t xml:space="preserve">1424).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89)</w:t>
      </w:r>
    </w:p>
    <w:p w14:paraId="41966F69" w14:textId="77777777" w:rsidR="00C96458" w:rsidRDefault="00C96458" w:rsidP="00C96458">
      <w:pPr>
        <w:pStyle w:val="NoSpacing"/>
        <w:rPr>
          <w:rFonts w:cs="Times New Roman"/>
          <w:szCs w:val="24"/>
        </w:rPr>
      </w:pPr>
    </w:p>
    <w:p w14:paraId="433CD953" w14:textId="77777777" w:rsidR="00C96458" w:rsidRDefault="00C96458" w:rsidP="00C96458">
      <w:pPr>
        <w:pStyle w:val="NoSpacing"/>
        <w:rPr>
          <w:rFonts w:cs="Times New Roman"/>
          <w:szCs w:val="24"/>
        </w:rPr>
      </w:pPr>
    </w:p>
    <w:p w14:paraId="106A1840" w14:textId="77777777" w:rsidR="00C96458" w:rsidRDefault="00C96458" w:rsidP="00C964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Oct.1424</w:t>
      </w:r>
      <w:r>
        <w:rPr>
          <w:rFonts w:cs="Times New Roman"/>
          <w:szCs w:val="24"/>
        </w:rPr>
        <w:tab/>
        <w:t>Admitted a scholar at King’s Hall.   (ibid.)</w:t>
      </w:r>
    </w:p>
    <w:p w14:paraId="51311395" w14:textId="77777777" w:rsidR="00C96458" w:rsidRDefault="00C96458" w:rsidP="00C964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1429</w:t>
      </w:r>
      <w:r>
        <w:rPr>
          <w:rFonts w:cs="Times New Roman"/>
          <w:szCs w:val="24"/>
        </w:rPr>
        <w:tab/>
        <w:t>M.A.     (ibid.)</w:t>
      </w:r>
    </w:p>
    <w:p w14:paraId="62C92E24" w14:textId="77777777" w:rsidR="00C96458" w:rsidRDefault="00C96458" w:rsidP="00C964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1473-4</w:t>
      </w:r>
      <w:r>
        <w:rPr>
          <w:rFonts w:cs="Times New Roman"/>
          <w:szCs w:val="24"/>
        </w:rPr>
        <w:tab/>
        <w:t>He left.   (ibid.)</w:t>
      </w:r>
    </w:p>
    <w:p w14:paraId="5AFC1450" w14:textId="77777777" w:rsidR="00C96458" w:rsidRDefault="00C96458" w:rsidP="00C96458">
      <w:pPr>
        <w:pStyle w:val="NoSpacing"/>
        <w:rPr>
          <w:rFonts w:cs="Times New Roman"/>
          <w:szCs w:val="24"/>
        </w:rPr>
      </w:pPr>
    </w:p>
    <w:p w14:paraId="13A416DC" w14:textId="77777777" w:rsidR="00C96458" w:rsidRDefault="00C96458" w:rsidP="00C96458">
      <w:pPr>
        <w:pStyle w:val="NoSpacing"/>
        <w:rPr>
          <w:rFonts w:cs="Times New Roman"/>
          <w:szCs w:val="24"/>
        </w:rPr>
      </w:pPr>
    </w:p>
    <w:p w14:paraId="190DA893" w14:textId="77777777" w:rsidR="00C96458" w:rsidRDefault="00C96458" w:rsidP="00C964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January 2023</w:t>
      </w:r>
    </w:p>
    <w:p w14:paraId="2F72B7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29D4A" w14:textId="77777777" w:rsidR="00C96458" w:rsidRDefault="00C96458" w:rsidP="009139A6">
      <w:r>
        <w:separator/>
      </w:r>
    </w:p>
  </w:endnote>
  <w:endnote w:type="continuationSeparator" w:id="0">
    <w:p w14:paraId="60AAB95B" w14:textId="77777777" w:rsidR="00C96458" w:rsidRDefault="00C964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CAE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3A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ED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B9D1D" w14:textId="77777777" w:rsidR="00C96458" w:rsidRDefault="00C96458" w:rsidP="009139A6">
      <w:r>
        <w:separator/>
      </w:r>
    </w:p>
  </w:footnote>
  <w:footnote w:type="continuationSeparator" w:id="0">
    <w:p w14:paraId="789C53C4" w14:textId="77777777" w:rsidR="00C96458" w:rsidRDefault="00C964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C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B84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70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45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96458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D1855"/>
  <w15:chartTrackingRefBased/>
  <w15:docId w15:val="{674C8BF6-257F-40D5-A4D9-3F875E6C0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2023-01-20T21:34:00Z</dcterms:created>
  <dcterms:modified xsi:type="dcterms:W3CDTF">2023-01-20T21:35:00Z</dcterms:modified>
</cp:coreProperties>
</file>